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124E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9124E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5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F826F6">
              <w:rPr>
                <w:b/>
                <w:sz w:val="26"/>
                <w:szCs w:val="26"/>
              </w:rPr>
              <w:t>_</w:t>
            </w:r>
            <w:r w:rsidR="00EA06E8">
              <w:rPr>
                <w:b/>
                <w:sz w:val="26"/>
                <w:szCs w:val="26"/>
              </w:rPr>
              <w:t>158</w:t>
            </w:r>
          </w:p>
        </w:tc>
      </w:tr>
      <w:tr w:rsidR="00C44B8B" w:rsidRPr="0052681C" w14:paraId="309124E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8" w14:textId="77777777" w:rsidR="00C44B8B" w:rsidRPr="0052681C" w:rsidRDefault="003B248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2115385</w:t>
            </w:r>
          </w:p>
        </w:tc>
      </w:tr>
    </w:tbl>
    <w:p w14:paraId="309124E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9124E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9124E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9124E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9124E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9124EF" w14:textId="77777777" w:rsidR="00C44B8B" w:rsidRPr="0052681C" w:rsidRDefault="00C44B8B" w:rsidP="00C44B8B"/>
    <w:p w14:paraId="309124F0" w14:textId="77777777" w:rsidR="00C44B8B" w:rsidRPr="0052681C" w:rsidRDefault="00C44B8B" w:rsidP="00C44B8B"/>
    <w:p w14:paraId="309124F1" w14:textId="77777777" w:rsidR="00C44B8B" w:rsidRPr="0052681C" w:rsidRDefault="00C44B8B" w:rsidP="00C44B8B"/>
    <w:p w14:paraId="309124F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9124F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9124F4" w14:textId="77777777" w:rsidR="00612811" w:rsidRPr="0052681C" w:rsidRDefault="00903A33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</w:rPr>
        <w:t>(</w:t>
      </w:r>
      <w:r w:rsidR="003B248D" w:rsidRPr="00B00409">
        <w:rPr>
          <w:b/>
          <w:sz w:val="26"/>
          <w:szCs w:val="26"/>
          <w:lang w:val="en-US"/>
        </w:rPr>
        <w:t>Серьга СРС-7-16</w:t>
      </w:r>
      <w:r>
        <w:rPr>
          <w:b/>
          <w:sz w:val="26"/>
          <w:szCs w:val="26"/>
        </w:rPr>
        <w:t>)</w:t>
      </w:r>
      <w:r w:rsidR="009C0389" w:rsidRPr="00B00409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52681C">
        <w:rPr>
          <w:b/>
          <w:sz w:val="26"/>
          <w:szCs w:val="26"/>
          <w:lang w:val="en-US"/>
        </w:rPr>
        <w:t xml:space="preserve"> </w:t>
      </w:r>
      <w:r w:rsidR="00AA670B" w:rsidRPr="00C0264C">
        <w:rPr>
          <w:b/>
          <w:sz w:val="26"/>
          <w:szCs w:val="26"/>
          <w:u w:val="single"/>
          <w:lang w:val="en-US"/>
        </w:rPr>
        <w:t>202A</w:t>
      </w:r>
    </w:p>
    <w:p w14:paraId="309124F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9124F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9124F7" w14:textId="77777777" w:rsidR="00B00409" w:rsidRPr="00B00409" w:rsidRDefault="00641E44" w:rsidP="00B00409">
      <w:pPr>
        <w:tabs>
          <w:tab w:val="left" w:pos="1134"/>
        </w:tabs>
        <w:ind w:firstLine="709"/>
        <w:rPr>
          <w:sz w:val="24"/>
          <w:szCs w:val="24"/>
        </w:rPr>
      </w:pPr>
      <w:r w:rsidRPr="00B00409">
        <w:rPr>
          <w:sz w:val="24"/>
          <w:szCs w:val="24"/>
        </w:rPr>
        <w:t xml:space="preserve">Технические требования, характеристики </w:t>
      </w:r>
      <w:r w:rsidR="00770408" w:rsidRPr="00B00409">
        <w:rPr>
          <w:sz w:val="24"/>
          <w:szCs w:val="24"/>
        </w:rPr>
        <w:t>линейной арматуры и гасителей вибрации</w:t>
      </w:r>
      <w:r w:rsidR="004F4E9E" w:rsidRPr="00B00409">
        <w:rPr>
          <w:sz w:val="24"/>
          <w:szCs w:val="24"/>
        </w:rPr>
        <w:t xml:space="preserve"> должны соответствовать параметрам </w:t>
      </w:r>
      <w:r w:rsidR="00B00409" w:rsidRPr="00B00409">
        <w:rPr>
          <w:sz w:val="24"/>
          <w:szCs w:val="24"/>
        </w:rPr>
        <w:t>ТУ 3449-012-40064547-01 «Серьги СР-4-11, СРС-4-11 и др.».</w:t>
      </w:r>
    </w:p>
    <w:p w14:paraId="309124F8" w14:textId="77777777" w:rsidR="004F4E9E" w:rsidRDefault="00641E44" w:rsidP="004E1CAE">
      <w:pPr>
        <w:tabs>
          <w:tab w:val="left" w:pos="1134"/>
        </w:tabs>
        <w:ind w:firstLine="709"/>
        <w:jc w:val="center"/>
        <w:rPr>
          <w:noProof/>
        </w:rPr>
      </w:pPr>
      <w:r w:rsidRPr="0052681C">
        <w:rPr>
          <w:sz w:val="26"/>
          <w:szCs w:val="26"/>
        </w:rPr>
        <w:t>.</w:t>
      </w:r>
      <w:r w:rsidR="00B00409" w:rsidRPr="00B00409">
        <w:rPr>
          <w:noProof/>
        </w:rPr>
        <w:t xml:space="preserve"> </w:t>
      </w:r>
      <w:r w:rsidR="00B00409">
        <w:rPr>
          <w:noProof/>
        </w:rPr>
        <w:drawing>
          <wp:inline distT="0" distB="0" distL="0" distR="0" wp14:anchorId="3091254E" wp14:editId="3091254F">
            <wp:extent cx="3076575" cy="3619500"/>
            <wp:effectExtent l="0" t="0" r="9525" b="0"/>
            <wp:docPr id="2" name="Рисунок 1" descr="&amp;Scy;&amp;iecy;&amp;rcy;&amp;softcy;&amp;gcy;&amp;acy; &amp;Scy;&amp;Rcy;&amp;Scy;-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Scy;&amp;iecy;&amp;rcy;&amp;softcy;&amp;gcy;&amp;acy; &amp;Scy;&amp;Rcy;&amp;Scy;-7-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124F9" w14:textId="77777777" w:rsidR="00B00409" w:rsidRDefault="00B00409" w:rsidP="00A65683">
      <w:pPr>
        <w:tabs>
          <w:tab w:val="left" w:pos="1134"/>
        </w:tabs>
        <w:ind w:firstLine="709"/>
        <w:rPr>
          <w:noProof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C0264C" w:rsidRPr="009446F6" w14:paraId="309124FC" w14:textId="77777777" w:rsidTr="00C0264C">
        <w:trPr>
          <w:tblCellSpacing w:w="0" w:type="dxa"/>
        </w:trPr>
        <w:tc>
          <w:tcPr>
            <w:tcW w:w="2500" w:type="pct"/>
            <w:noWrap/>
          </w:tcPr>
          <w:p w14:paraId="309124FA" w14:textId="77777777" w:rsidR="00C0264C" w:rsidRPr="009446F6" w:rsidRDefault="00C0264C" w:rsidP="00653A1E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Марка: </w:t>
            </w:r>
          </w:p>
        </w:tc>
        <w:tc>
          <w:tcPr>
            <w:tcW w:w="2500" w:type="pct"/>
          </w:tcPr>
          <w:p w14:paraId="309124FB" w14:textId="77777777" w:rsidR="00C0264C" w:rsidRPr="009446F6" w:rsidRDefault="00C0264C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C0264C">
              <w:rPr>
                <w:sz w:val="24"/>
                <w:szCs w:val="24"/>
              </w:rPr>
              <w:t>СРС-7-16</w:t>
            </w:r>
          </w:p>
        </w:tc>
      </w:tr>
      <w:tr w:rsidR="00B00409" w:rsidRPr="009446F6" w14:paraId="309124FF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4FD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b, мм: </w:t>
            </w:r>
          </w:p>
        </w:tc>
        <w:tc>
          <w:tcPr>
            <w:tcW w:w="2500" w:type="pct"/>
            <w:hideMark/>
          </w:tcPr>
          <w:p w14:paraId="309124FE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17</w:t>
            </w:r>
          </w:p>
        </w:tc>
      </w:tr>
    </w:tbl>
    <w:p w14:paraId="30912500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3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1" w14:textId="77777777" w:rsidR="00B00409" w:rsidRPr="009446F6" w:rsidRDefault="00B00409" w:rsidP="00C0264C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30912502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17</w:t>
            </w:r>
          </w:p>
        </w:tc>
      </w:tr>
    </w:tbl>
    <w:p w14:paraId="30912504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7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5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30912506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23</w:t>
            </w:r>
          </w:p>
        </w:tc>
      </w:tr>
    </w:tbl>
    <w:p w14:paraId="30912508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B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9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D1, мм: </w:t>
            </w:r>
          </w:p>
        </w:tc>
        <w:tc>
          <w:tcPr>
            <w:tcW w:w="2500" w:type="pct"/>
            <w:hideMark/>
          </w:tcPr>
          <w:p w14:paraId="3091250A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55</w:t>
            </w:r>
          </w:p>
        </w:tc>
      </w:tr>
    </w:tbl>
    <w:p w14:paraId="3091250C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F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D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3091250E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65</w:t>
            </w:r>
          </w:p>
        </w:tc>
      </w:tr>
    </w:tbl>
    <w:p w14:paraId="30912510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13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11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H1, мм: </w:t>
            </w:r>
          </w:p>
        </w:tc>
        <w:tc>
          <w:tcPr>
            <w:tcW w:w="2500" w:type="pct"/>
            <w:hideMark/>
          </w:tcPr>
          <w:p w14:paraId="30912512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106</w:t>
            </w:r>
          </w:p>
        </w:tc>
      </w:tr>
    </w:tbl>
    <w:p w14:paraId="30912514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17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15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30912516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70</w:t>
            </w:r>
          </w:p>
        </w:tc>
      </w:tr>
    </w:tbl>
    <w:p w14:paraId="30912518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1B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19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3091251A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0,34</w:t>
            </w:r>
          </w:p>
        </w:tc>
      </w:tr>
    </w:tbl>
    <w:p w14:paraId="3091251C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091251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091251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091251F" w14:textId="77777777" w:rsidR="00F42112" w:rsidRPr="0052681C" w:rsidRDefault="00F42112" w:rsidP="00F421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091252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91252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91252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091252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91252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091252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0912526" w14:textId="1750086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C32EB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0912527" w14:textId="26C4B79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4DE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091252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30912529" w14:textId="77777777" w:rsidR="00DE0C6D" w:rsidRPr="0052681C" w:rsidRDefault="00843900" w:rsidP="00F42112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091252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091252B" w14:textId="77777777" w:rsidR="0052681C" w:rsidRDefault="00B00409" w:rsidP="00B0040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00409">
        <w:rPr>
          <w:sz w:val="24"/>
          <w:szCs w:val="24"/>
        </w:rPr>
        <w:t>ТУ 3449-012-40064547-01 «</w:t>
      </w:r>
      <w:r>
        <w:rPr>
          <w:sz w:val="24"/>
          <w:szCs w:val="24"/>
        </w:rPr>
        <w:t>Серьги СР-4-11, СРС-4-11 и др.»</w:t>
      </w:r>
      <w:r w:rsidR="0052681C">
        <w:rPr>
          <w:sz w:val="24"/>
          <w:szCs w:val="24"/>
        </w:rPr>
        <w:t>;</w:t>
      </w:r>
    </w:p>
    <w:p w14:paraId="3091252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091252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091252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3091252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091253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091253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091253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091253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091253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DC6416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091253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91253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091253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C641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91253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91253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091253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091253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91253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091253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091253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091253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091254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091254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091254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3091254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091254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DC6416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091254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091254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91254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0912548" w14:textId="77777777" w:rsidR="00562D55" w:rsidRPr="00DC6416" w:rsidRDefault="0029774B" w:rsidP="00DC641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912549" w14:textId="77777777" w:rsidR="001D6900" w:rsidRPr="0052681C" w:rsidRDefault="001D6900" w:rsidP="00451C4D">
      <w:pPr>
        <w:rPr>
          <w:sz w:val="26"/>
          <w:szCs w:val="26"/>
        </w:rPr>
      </w:pPr>
    </w:p>
    <w:p w14:paraId="3091254A" w14:textId="77777777" w:rsidR="004A2665" w:rsidRPr="0052681C" w:rsidRDefault="004A2665" w:rsidP="00451C4D">
      <w:pPr>
        <w:rPr>
          <w:sz w:val="26"/>
          <w:szCs w:val="26"/>
        </w:rPr>
      </w:pPr>
    </w:p>
    <w:p w14:paraId="3091254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91254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91254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12552" w14:textId="77777777" w:rsidR="00690096" w:rsidRDefault="00690096">
      <w:r>
        <w:separator/>
      </w:r>
    </w:p>
  </w:endnote>
  <w:endnote w:type="continuationSeparator" w:id="0">
    <w:p w14:paraId="30912553" w14:textId="77777777" w:rsidR="00690096" w:rsidRDefault="0069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12550" w14:textId="77777777" w:rsidR="00690096" w:rsidRDefault="00690096">
      <w:r>
        <w:separator/>
      </w:r>
    </w:p>
  </w:footnote>
  <w:footnote w:type="continuationSeparator" w:id="0">
    <w:p w14:paraId="30912551" w14:textId="77777777" w:rsidR="00690096" w:rsidRDefault="00690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91255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91255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48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48D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4DD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1CAE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2EB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DEF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096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FB9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3A33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7ED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409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6FF2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64C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0EF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41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6E8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112"/>
    <w:rsid w:val="00F42C84"/>
    <w:rsid w:val="00F4441B"/>
    <w:rsid w:val="00F45CA9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F6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4B1B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124E3"/>
  <w15:docId w15:val="{3DEF2B15-DB72-4E64-BD30-F4B3955E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F50D9-6ABD-415C-91EE-0684C8A8E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AC9B6A-BB0F-4CFE-99C8-4C8D4FFFF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2AA329-2628-4CBA-8BC5-11AC40DC4EED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D06F6FD-7664-4B4D-9C4C-A46880AF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4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2015-07-24T05:22:00Z</dcterms:created>
  <dcterms:modified xsi:type="dcterms:W3CDTF">2015-09-02T12:14:00Z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